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7CBF0" w14:textId="77777777" w:rsidR="00A62F31" w:rsidRDefault="00A62F31" w:rsidP="00A62F31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</w:p>
    <w:p w14:paraId="1B6C78E7" w14:textId="0473EB63" w:rsidR="0026260B" w:rsidRDefault="0026260B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24"/>
          <w:szCs w:val="24"/>
        </w:rPr>
        <w:t xml:space="preserve">                                                                                             </w:t>
      </w:r>
      <w:r w:rsidR="00513B26">
        <w:rPr>
          <w:rFonts w:ascii="Corbel" w:hAnsi="Corbel"/>
          <w:bCs/>
          <w:i/>
        </w:rPr>
        <w:t>Załącznik nr 1.5 do Zarządzenia Rektora UR nr 61/2025</w:t>
      </w:r>
    </w:p>
    <w:p w14:paraId="2AC9032D" w14:textId="77777777" w:rsidR="0026260B" w:rsidRDefault="0026260B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EC0EEEB" w14:textId="2B6708CA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A9AACAC" w14:textId="755DB2BB" w:rsidR="00DC6D0C" w:rsidRPr="00A16363" w:rsidRDefault="0071620A" w:rsidP="002B09B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16363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A16363">
        <w:rPr>
          <w:rFonts w:ascii="Corbel" w:hAnsi="Corbel"/>
          <w:i/>
          <w:smallCaps/>
          <w:sz w:val="24"/>
          <w:szCs w:val="24"/>
        </w:rPr>
        <w:t xml:space="preserve"> </w:t>
      </w:r>
      <w:r w:rsidR="00574526">
        <w:rPr>
          <w:rFonts w:ascii="Corbel" w:hAnsi="Corbel"/>
          <w:i/>
          <w:smallCaps/>
          <w:sz w:val="24"/>
          <w:szCs w:val="24"/>
        </w:rPr>
        <w:t>202</w:t>
      </w:r>
      <w:r w:rsidR="0025779B">
        <w:rPr>
          <w:rFonts w:ascii="Corbel" w:hAnsi="Corbel"/>
          <w:i/>
          <w:smallCaps/>
          <w:sz w:val="24"/>
          <w:szCs w:val="24"/>
        </w:rPr>
        <w:t>5</w:t>
      </w:r>
      <w:r w:rsidR="00574526">
        <w:rPr>
          <w:rFonts w:ascii="Corbel" w:hAnsi="Corbel"/>
          <w:i/>
          <w:smallCaps/>
          <w:sz w:val="24"/>
          <w:szCs w:val="24"/>
        </w:rPr>
        <w:t>-202</w:t>
      </w:r>
      <w:r w:rsidR="0025779B">
        <w:rPr>
          <w:rFonts w:ascii="Corbel" w:hAnsi="Corbel"/>
          <w:i/>
          <w:smallCaps/>
          <w:sz w:val="24"/>
          <w:szCs w:val="24"/>
        </w:rPr>
        <w:t>8</w:t>
      </w:r>
    </w:p>
    <w:p w14:paraId="7FCF458C" w14:textId="47179185" w:rsidR="00445970" w:rsidRPr="00EA4832" w:rsidRDefault="00445970" w:rsidP="00A1636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A16363">
        <w:rPr>
          <w:rFonts w:ascii="Corbel" w:hAnsi="Corbel"/>
          <w:sz w:val="20"/>
          <w:szCs w:val="20"/>
        </w:rPr>
        <w:t>R</w:t>
      </w:r>
      <w:r w:rsidR="00407713">
        <w:rPr>
          <w:rFonts w:ascii="Corbel" w:hAnsi="Corbel"/>
          <w:sz w:val="20"/>
          <w:szCs w:val="20"/>
        </w:rPr>
        <w:t>ok akademicki   202</w:t>
      </w:r>
      <w:r w:rsidR="0025779B">
        <w:rPr>
          <w:rFonts w:ascii="Corbel" w:hAnsi="Corbel"/>
          <w:sz w:val="20"/>
          <w:szCs w:val="20"/>
        </w:rPr>
        <w:t>7</w:t>
      </w:r>
      <w:r w:rsidR="00407713">
        <w:rPr>
          <w:rFonts w:ascii="Corbel" w:hAnsi="Corbel"/>
          <w:sz w:val="20"/>
          <w:szCs w:val="20"/>
        </w:rPr>
        <w:t>/202</w:t>
      </w:r>
      <w:r w:rsidR="0025779B">
        <w:rPr>
          <w:rFonts w:ascii="Corbel" w:hAnsi="Corbel"/>
          <w:sz w:val="20"/>
          <w:szCs w:val="20"/>
        </w:rPr>
        <w:t>8</w:t>
      </w:r>
    </w:p>
    <w:p w14:paraId="4DABFEC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5ACA8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E084FDB" w14:textId="77777777" w:rsidTr="00544316">
        <w:tc>
          <w:tcPr>
            <w:tcW w:w="2694" w:type="dxa"/>
            <w:vAlign w:val="center"/>
          </w:tcPr>
          <w:p w14:paraId="68185E8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9EF57CF" w14:textId="4AE72744" w:rsidR="0085747A" w:rsidRPr="009C54AE" w:rsidRDefault="001F4C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Analiza</w:t>
            </w:r>
            <w:r w:rsidR="002960D1" w:rsidRPr="00274631">
              <w:rPr>
                <w:rFonts w:ascii="Corbel" w:hAnsi="Corbel"/>
                <w:b w:val="0"/>
                <w:sz w:val="24"/>
                <w:szCs w:val="24"/>
              </w:rPr>
              <w:t xml:space="preserve"> efektywności inwestycji</w:t>
            </w:r>
          </w:p>
        </w:tc>
      </w:tr>
      <w:tr w:rsidR="0085747A" w:rsidRPr="009C54AE" w14:paraId="79190BA3" w14:textId="77777777" w:rsidTr="00544316">
        <w:tc>
          <w:tcPr>
            <w:tcW w:w="2694" w:type="dxa"/>
            <w:vAlign w:val="center"/>
          </w:tcPr>
          <w:p w14:paraId="5FEC4C1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30E049" w14:textId="70500FA1" w:rsidR="0085747A" w:rsidRPr="009C54AE" w:rsidRDefault="002960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5B13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E/I/EUB/C-1.</w:t>
            </w:r>
            <w:r w:rsidR="001F4CD4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7</w:t>
            </w:r>
            <w:r w:rsidRPr="00E35B13">
              <w:rPr>
                <w:rFonts w:ascii="Corbel" w:eastAsia="Times New Roman" w:hAnsi="Corbel"/>
                <w:b w:val="0"/>
                <w:color w:val="auto"/>
                <w:sz w:val="24"/>
                <w:szCs w:val="24"/>
                <w:lang w:eastAsia="pl-PL"/>
              </w:rPr>
              <w:t>a</w:t>
            </w:r>
          </w:p>
        </w:tc>
      </w:tr>
      <w:tr w:rsidR="0025779B" w:rsidRPr="009C54AE" w14:paraId="4E5E7C43" w14:textId="77777777" w:rsidTr="00536EBA">
        <w:tc>
          <w:tcPr>
            <w:tcW w:w="2694" w:type="dxa"/>
            <w:vAlign w:val="center"/>
          </w:tcPr>
          <w:p w14:paraId="50E0521E" w14:textId="77777777" w:rsidR="0025779B" w:rsidRPr="009C54AE" w:rsidRDefault="0025779B" w:rsidP="0025779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48BB23F0" w14:textId="307BDB56" w:rsidR="0025779B" w:rsidRPr="009C54AE" w:rsidRDefault="0025779B" w:rsidP="002577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B27E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25779B" w:rsidRPr="009C54AE" w14:paraId="24432BE8" w14:textId="77777777" w:rsidTr="00536EBA">
        <w:tc>
          <w:tcPr>
            <w:tcW w:w="2694" w:type="dxa"/>
            <w:vAlign w:val="center"/>
          </w:tcPr>
          <w:p w14:paraId="19D1FA86" w14:textId="77777777" w:rsidR="0025779B" w:rsidRPr="009C54AE" w:rsidRDefault="0025779B" w:rsidP="0025779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2784948A" w14:textId="2A96C820" w:rsidR="0025779B" w:rsidRPr="00EE76D4" w:rsidRDefault="0025779B" w:rsidP="002577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B27E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57D28AD" w14:textId="77777777" w:rsidTr="00544316">
        <w:tc>
          <w:tcPr>
            <w:tcW w:w="2694" w:type="dxa"/>
            <w:vAlign w:val="center"/>
          </w:tcPr>
          <w:p w14:paraId="3FF818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CFFF2D" w14:textId="77777777" w:rsidR="0085747A" w:rsidRPr="009C54AE" w:rsidRDefault="005443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01CB8175" w14:textId="77777777" w:rsidTr="00544316">
        <w:tc>
          <w:tcPr>
            <w:tcW w:w="2694" w:type="dxa"/>
            <w:vAlign w:val="center"/>
          </w:tcPr>
          <w:p w14:paraId="0D8E720E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CBA4A92" w14:textId="2163F474" w:rsidR="0085747A" w:rsidRPr="009C54AE" w:rsidRDefault="00544316" w:rsidP="005443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E76D4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140F80CA" w14:textId="77777777" w:rsidTr="00544316">
        <w:tc>
          <w:tcPr>
            <w:tcW w:w="2694" w:type="dxa"/>
            <w:vAlign w:val="center"/>
          </w:tcPr>
          <w:p w14:paraId="773224B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B8728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1EA9FF0" w14:textId="77777777" w:rsidTr="00544316">
        <w:tc>
          <w:tcPr>
            <w:tcW w:w="2694" w:type="dxa"/>
            <w:vAlign w:val="center"/>
          </w:tcPr>
          <w:p w14:paraId="31CC78A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C3CC1FC" w14:textId="77777777" w:rsidR="0085747A" w:rsidRPr="009C54AE" w:rsidRDefault="0017512A" w:rsidP="002B09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8BE9FF5" w14:textId="77777777" w:rsidTr="00544316">
        <w:tc>
          <w:tcPr>
            <w:tcW w:w="2694" w:type="dxa"/>
            <w:vAlign w:val="center"/>
          </w:tcPr>
          <w:p w14:paraId="710687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80F834" w14:textId="77777777" w:rsidR="0085747A" w:rsidRPr="009C54AE" w:rsidRDefault="005443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2501B564" w14:textId="77777777" w:rsidTr="00544316">
        <w:tc>
          <w:tcPr>
            <w:tcW w:w="2694" w:type="dxa"/>
            <w:vAlign w:val="center"/>
          </w:tcPr>
          <w:p w14:paraId="540B55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1D2F4A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31D22B32" w14:textId="77777777" w:rsidTr="00544316">
        <w:tc>
          <w:tcPr>
            <w:tcW w:w="2694" w:type="dxa"/>
            <w:vAlign w:val="center"/>
          </w:tcPr>
          <w:p w14:paraId="4D9892A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13FA60D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4316" w:rsidRPr="009C54AE" w14:paraId="632C3751" w14:textId="77777777" w:rsidTr="00544316">
        <w:tc>
          <w:tcPr>
            <w:tcW w:w="2694" w:type="dxa"/>
            <w:vAlign w:val="center"/>
          </w:tcPr>
          <w:p w14:paraId="66CFFB59" w14:textId="77777777" w:rsidR="00544316" w:rsidRPr="009C54AE" w:rsidRDefault="00544316" w:rsidP="005443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3EA6B89" w14:textId="77777777" w:rsidR="00544316" w:rsidRPr="009C54AE" w:rsidRDefault="00544316" w:rsidP="005443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544316" w:rsidRPr="009C54AE" w14:paraId="50218581" w14:textId="77777777" w:rsidTr="00544316">
        <w:tc>
          <w:tcPr>
            <w:tcW w:w="2694" w:type="dxa"/>
            <w:vAlign w:val="center"/>
          </w:tcPr>
          <w:p w14:paraId="32530262" w14:textId="77777777" w:rsidR="00544316" w:rsidRPr="009C54AE" w:rsidRDefault="00544316" w:rsidP="0054431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58F28EB" w14:textId="77777777" w:rsidR="00544316" w:rsidRPr="009C54AE" w:rsidRDefault="00544316" w:rsidP="005443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310B804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54431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2A3045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C809F9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2E9DBB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EA97E36" w14:textId="77777777" w:rsidTr="002B09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B79B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A5375E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C2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9A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402F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3D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E9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60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ED6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384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F25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18E30A7" w14:textId="77777777" w:rsidTr="002B09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A926" w14:textId="77777777" w:rsidR="00015B8F" w:rsidRPr="009C54AE" w:rsidRDefault="00025D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CDE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F79F" w14:textId="2EBE143C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622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78BD" w14:textId="1D2595B4" w:rsidR="00015B8F" w:rsidRPr="009C54AE" w:rsidRDefault="001F4C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8CD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A5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50B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69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DD200" w14:textId="77777777" w:rsidR="00015B8F" w:rsidRPr="009C54AE" w:rsidRDefault="002B09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ED4AA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85626F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C22797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DE70E1C" w14:textId="77777777" w:rsidR="00862B61" w:rsidRPr="001C1A5A" w:rsidRDefault="00862B61" w:rsidP="00862B61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1C1A5A">
        <w:rPr>
          <w:rStyle w:val="normaltextrun"/>
          <w:rFonts w:ascii="Corbel" w:hAnsi="Corbel" w:cs="Segoe UI"/>
        </w:rPr>
        <w:sym w:font="Wingdings" w:char="F0FE"/>
      </w:r>
      <w:r w:rsidRPr="001C1A5A">
        <w:rPr>
          <w:rStyle w:val="normaltextrun"/>
          <w:rFonts w:ascii="Corbel" w:hAnsi="Corbel" w:cs="Segoe UI"/>
        </w:rPr>
        <w:t> </w:t>
      </w:r>
      <w:r w:rsidRPr="001C1A5A">
        <w:rPr>
          <w:rFonts w:ascii="Corbel" w:hAnsi="Corbel"/>
        </w:rPr>
        <w:t>zajęcia w formie tradycyjnej (lub zdalnie z wykorzystaniem platformy Ms </w:t>
      </w:r>
      <w:r w:rsidRPr="001C1A5A">
        <w:rPr>
          <w:rStyle w:val="spellingerror"/>
          <w:rFonts w:ascii="Corbel" w:hAnsi="Corbel"/>
        </w:rPr>
        <w:t>Teams)</w:t>
      </w:r>
      <w:r w:rsidRPr="001C1A5A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24154BAC" w14:textId="77777777" w:rsidR="00862B61" w:rsidRDefault="00862B61" w:rsidP="00862B61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96292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A0F8E4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C809F9">
        <w:rPr>
          <w:rFonts w:ascii="Corbel" w:hAnsi="Corbel"/>
          <w:smallCaps w:val="0"/>
          <w:szCs w:val="24"/>
        </w:rPr>
        <w:t xml:space="preserve">. </w:t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B793611" w14:textId="00DA9517" w:rsidR="00025D21" w:rsidRPr="009C54AE" w:rsidRDefault="001F4CD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egzamin</w:t>
      </w:r>
    </w:p>
    <w:p w14:paraId="241C11F4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F2778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1608C45" w14:textId="77777777" w:rsidTr="00745302">
        <w:tc>
          <w:tcPr>
            <w:tcW w:w="9670" w:type="dxa"/>
          </w:tcPr>
          <w:p w14:paraId="3DE410AD" w14:textId="180CC5B0" w:rsidR="0085747A" w:rsidRPr="009C54AE" w:rsidRDefault="00233A6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przedmiotów: Mikroekonomia, Podstawy makroekonomii oraz Metod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7B71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oceny projektów gospodarczych.</w:t>
            </w:r>
          </w:p>
        </w:tc>
      </w:tr>
    </w:tbl>
    <w:p w14:paraId="1FF2219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FF4E5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B6D00B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C19DF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1D6B22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809F9" w:rsidRPr="009C54AE" w14:paraId="2EC20385" w14:textId="77777777" w:rsidTr="00C809F9">
        <w:tc>
          <w:tcPr>
            <w:tcW w:w="845" w:type="dxa"/>
            <w:vAlign w:val="center"/>
          </w:tcPr>
          <w:p w14:paraId="747D4154" w14:textId="77777777" w:rsidR="00C809F9" w:rsidRPr="009C54AE" w:rsidRDefault="00C809F9" w:rsidP="00C065D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04403871" w14:textId="77777777" w:rsidR="00C809F9" w:rsidRPr="009C54AE" w:rsidRDefault="00C809F9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 xml:space="preserve">apoznanie studentów </w:t>
            </w:r>
            <w:r w:rsidRPr="00FB5428">
              <w:rPr>
                <w:rFonts w:ascii="Corbel" w:hAnsi="Corbel"/>
                <w:b w:val="0"/>
                <w:sz w:val="24"/>
                <w:szCs w:val="24"/>
              </w:rPr>
              <w:t>z istotą inwestycji oraz z celowością realizacji przedsięwzięć inwestycyjnych we współczesnych organizacjach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809F9" w:rsidRPr="009C54AE" w14:paraId="28BB3092" w14:textId="77777777" w:rsidTr="00C809F9">
        <w:tc>
          <w:tcPr>
            <w:tcW w:w="845" w:type="dxa"/>
            <w:vAlign w:val="center"/>
          </w:tcPr>
          <w:p w14:paraId="640DCF32" w14:textId="77777777" w:rsidR="00C809F9" w:rsidRPr="005552FC" w:rsidRDefault="00C809F9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552F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0D28EC1" w14:textId="77777777" w:rsidR="00C809F9" w:rsidRDefault="00C809F9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 xml:space="preserve">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podstawowymi </w:t>
            </w:r>
            <w:r w:rsidRPr="005552FC">
              <w:rPr>
                <w:rFonts w:ascii="Corbel" w:hAnsi="Corbel"/>
                <w:b w:val="0"/>
                <w:sz w:val="24"/>
                <w:szCs w:val="24"/>
              </w:rPr>
              <w:t>metodami oceny efektywności przedsięwzięć inwestycyjnych w warunkach gospodarki rynkowej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809F9" w:rsidRPr="009C54AE" w14:paraId="47E87E1D" w14:textId="77777777" w:rsidTr="00C809F9">
        <w:tc>
          <w:tcPr>
            <w:tcW w:w="845" w:type="dxa"/>
            <w:vAlign w:val="center"/>
          </w:tcPr>
          <w:p w14:paraId="30431C32" w14:textId="77777777" w:rsidR="00C809F9" w:rsidRPr="005552FC" w:rsidRDefault="00C809F9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199D7043" w14:textId="77777777" w:rsidR="00C809F9" w:rsidRPr="009C54AE" w:rsidRDefault="00C809F9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Pr="005142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poprawnego stosowania podstawowych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metod</w:t>
            </w: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 oceny efektywności inwestycji</w:t>
            </w:r>
            <w:r w:rsidRPr="00A87FB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809F9" w:rsidRPr="009C54AE" w14:paraId="301A5CDA" w14:textId="77777777" w:rsidTr="00C809F9">
        <w:tc>
          <w:tcPr>
            <w:tcW w:w="845" w:type="dxa"/>
            <w:vAlign w:val="center"/>
          </w:tcPr>
          <w:p w14:paraId="3D3AF078" w14:textId="77777777" w:rsidR="00C809F9" w:rsidRDefault="00C809F9" w:rsidP="00C065D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19280A28" w14:textId="77777777" w:rsidR="00C809F9" w:rsidRDefault="00C809F9" w:rsidP="00C065D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14297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Pr="00514297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interpretacji wyników uzyskanych w procesie </w:t>
            </w:r>
            <w:r w:rsidRPr="00514297">
              <w:rPr>
                <w:rFonts w:ascii="Corbel" w:hAnsi="Corbel"/>
                <w:b w:val="0"/>
                <w:sz w:val="24"/>
                <w:szCs w:val="24"/>
              </w:rPr>
              <w:t>oceny efektywności inwestycji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E68D32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678CB8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E73F52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32567A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6003"/>
        <w:gridCol w:w="1836"/>
      </w:tblGrid>
      <w:tr w:rsidR="004301FA" w:rsidRPr="004D2A8F" w14:paraId="5EE03BDD" w14:textId="77777777" w:rsidTr="79E70B50">
        <w:tc>
          <w:tcPr>
            <w:tcW w:w="1681" w:type="dxa"/>
            <w:vAlign w:val="center"/>
          </w:tcPr>
          <w:p w14:paraId="3D05D7BE" w14:textId="77777777" w:rsidR="004301FA" w:rsidRPr="009C54AE" w:rsidRDefault="004301FA" w:rsidP="004301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03" w:type="dxa"/>
            <w:vAlign w:val="center"/>
          </w:tcPr>
          <w:p w14:paraId="243273B5" w14:textId="77777777" w:rsidR="004301FA" w:rsidRPr="009C54AE" w:rsidRDefault="004301FA" w:rsidP="004301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6" w:type="dxa"/>
            <w:vAlign w:val="center"/>
          </w:tcPr>
          <w:p w14:paraId="3E8DBEDF" w14:textId="77777777" w:rsidR="004301FA" w:rsidRPr="009C54AE" w:rsidRDefault="004301FA" w:rsidP="004301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301FA" w:rsidRPr="004D2A8F" w14:paraId="1441138A" w14:textId="77777777" w:rsidTr="79E70B50">
        <w:tc>
          <w:tcPr>
            <w:tcW w:w="1681" w:type="dxa"/>
          </w:tcPr>
          <w:p w14:paraId="5B6578BB" w14:textId="77777777" w:rsidR="004301FA" w:rsidRPr="00136301" w:rsidRDefault="004301FA" w:rsidP="004301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630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3630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03" w:type="dxa"/>
          </w:tcPr>
          <w:p w14:paraId="5ED589E7" w14:textId="26D5D021" w:rsidR="004301FA" w:rsidRPr="00136301" w:rsidRDefault="004301FA" w:rsidP="004301F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>Definiuje podstawowe pojęcia z zakresu oceny efektywności inwestycji</w:t>
            </w:r>
          </w:p>
        </w:tc>
        <w:tc>
          <w:tcPr>
            <w:tcW w:w="1836" w:type="dxa"/>
          </w:tcPr>
          <w:p w14:paraId="4118594E" w14:textId="77777777" w:rsidR="004301FA" w:rsidRPr="00136301" w:rsidRDefault="004301FA" w:rsidP="004301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 xml:space="preserve">K_W01 </w:t>
            </w:r>
          </w:p>
          <w:p w14:paraId="5E26DEE0" w14:textId="77777777" w:rsidR="004301FA" w:rsidRPr="00136301" w:rsidRDefault="004301FA" w:rsidP="004301F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>K_W07</w:t>
            </w:r>
          </w:p>
        </w:tc>
      </w:tr>
      <w:tr w:rsidR="002C46FB" w:rsidRPr="00136301" w14:paraId="71572744" w14:textId="77777777" w:rsidTr="79E70B50">
        <w:tc>
          <w:tcPr>
            <w:tcW w:w="1681" w:type="dxa"/>
          </w:tcPr>
          <w:p w14:paraId="1F9758A5" w14:textId="77777777" w:rsidR="002C46FB" w:rsidRPr="00136301" w:rsidRDefault="002C46FB" w:rsidP="002C46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630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03" w:type="dxa"/>
          </w:tcPr>
          <w:p w14:paraId="0C307EAC" w14:textId="5C80153D" w:rsidR="002C46FB" w:rsidRPr="00136301" w:rsidRDefault="002C46FB" w:rsidP="002C46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 xml:space="preserve">Ocenia efektywność inwestowania stosując poznane metody. </w:t>
            </w:r>
          </w:p>
        </w:tc>
        <w:tc>
          <w:tcPr>
            <w:tcW w:w="1836" w:type="dxa"/>
          </w:tcPr>
          <w:p w14:paraId="3B783FF6" w14:textId="77777777" w:rsidR="002C46FB" w:rsidRPr="00136301" w:rsidRDefault="002C46FB" w:rsidP="002C46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36301">
              <w:rPr>
                <w:rFonts w:ascii="Corbel" w:hAnsi="Corbel"/>
                <w:sz w:val="24"/>
                <w:szCs w:val="24"/>
              </w:rPr>
              <w:t>K_U02</w:t>
            </w:r>
          </w:p>
          <w:p w14:paraId="0F3A920B" w14:textId="77777777" w:rsidR="002C46FB" w:rsidRDefault="002C46FB" w:rsidP="002C46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>K_U03</w:t>
            </w:r>
          </w:p>
          <w:p w14:paraId="29DBD3C0" w14:textId="2A18C423" w:rsidR="002C46FB" w:rsidRPr="00136301" w:rsidRDefault="002C46FB" w:rsidP="002C46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79E70B50" w14:paraId="5EA94957" w14:textId="77777777" w:rsidTr="79E70B50">
        <w:tc>
          <w:tcPr>
            <w:tcW w:w="1681" w:type="dxa"/>
          </w:tcPr>
          <w:p w14:paraId="29078785" w14:textId="7ECD061A" w:rsidR="540650D2" w:rsidRDefault="540650D2" w:rsidP="79E70B50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79E70B50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03" w:type="dxa"/>
          </w:tcPr>
          <w:p w14:paraId="28FBB73D" w14:textId="1903C123" w:rsidR="7538105B" w:rsidRDefault="7538105B" w:rsidP="79E70B50">
            <w:pPr>
              <w:spacing w:line="240" w:lineRule="auto"/>
              <w:jc w:val="both"/>
            </w:pPr>
            <w:r w:rsidRPr="79E70B50">
              <w:rPr>
                <w:rFonts w:ascii="Corbel" w:eastAsia="Corbel" w:hAnsi="Corbel" w:cs="Corbel"/>
                <w:sz w:val="24"/>
                <w:szCs w:val="24"/>
              </w:rPr>
              <w:t>Analizuje i prezentuje wyniki badań dotyczących efektywności inwestowania w ramach pracy indywidualnej oraz zespołowej</w:t>
            </w:r>
          </w:p>
        </w:tc>
        <w:tc>
          <w:tcPr>
            <w:tcW w:w="1836" w:type="dxa"/>
          </w:tcPr>
          <w:p w14:paraId="455024DC" w14:textId="77777777" w:rsidR="7538105B" w:rsidRDefault="7538105B" w:rsidP="79E70B5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>K_U04</w:t>
            </w:r>
          </w:p>
          <w:p w14:paraId="15249409" w14:textId="1A629426" w:rsidR="7538105B" w:rsidRDefault="7538105B" w:rsidP="79E70B5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>K_U05</w:t>
            </w:r>
          </w:p>
          <w:p w14:paraId="3685A03E" w14:textId="74EEA1AE" w:rsidR="7538105B" w:rsidRDefault="7538105B" w:rsidP="79E70B50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2C46FB" w:rsidRPr="004D2A8F" w14:paraId="2F44DC6E" w14:textId="77777777" w:rsidTr="79E70B50">
        <w:tc>
          <w:tcPr>
            <w:tcW w:w="1681" w:type="dxa"/>
          </w:tcPr>
          <w:p w14:paraId="378A5696" w14:textId="02572B18" w:rsidR="002C46FB" w:rsidRPr="00136301" w:rsidRDefault="002C46FB" w:rsidP="002C46FB">
            <w:pPr>
              <w:rPr>
                <w:rFonts w:ascii="Corbel" w:hAnsi="Corbel"/>
                <w:sz w:val="24"/>
                <w:szCs w:val="24"/>
              </w:rPr>
            </w:pPr>
            <w:r w:rsidRPr="79E70B50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388F8742" w:rsidRPr="79E70B50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03" w:type="dxa"/>
          </w:tcPr>
          <w:p w14:paraId="51288E22" w14:textId="77777777" w:rsidR="002C46FB" w:rsidRPr="00FB1AF4" w:rsidRDefault="002C46FB" w:rsidP="002C46F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Jest gotów do uznawania znaczenia wiedzy w rozwiązywaniu problemów z zakresu efektywności inwestycji, do myślenia i działania w sposób przedsiębiorczy oraz do działania na rzecz środowiska społecznego poprzez uczestniczenie w przygotowaniu projektów dotyczących oceny efektywności inwestycji</w:t>
            </w:r>
          </w:p>
        </w:tc>
        <w:tc>
          <w:tcPr>
            <w:tcW w:w="1836" w:type="dxa"/>
          </w:tcPr>
          <w:p w14:paraId="1BE19FCC" w14:textId="77777777" w:rsidR="002C46FB" w:rsidRPr="00204CE8" w:rsidRDefault="002C46FB" w:rsidP="002C46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K_K02</w:t>
            </w:r>
          </w:p>
          <w:p w14:paraId="39BC08BC" w14:textId="77777777" w:rsidR="002C46FB" w:rsidRPr="00204CE8" w:rsidRDefault="002C46FB" w:rsidP="002C46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K_K03</w:t>
            </w:r>
          </w:p>
          <w:p w14:paraId="7DA7F3E7" w14:textId="77777777" w:rsidR="002C46FB" w:rsidRPr="00FB1AF4" w:rsidRDefault="002C46FB" w:rsidP="002C46F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204CE8"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7FC937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039C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E73F52">
        <w:rPr>
          <w:rFonts w:ascii="Corbel" w:hAnsi="Corbel"/>
          <w:b/>
          <w:sz w:val="24"/>
          <w:szCs w:val="24"/>
        </w:rPr>
        <w:t>.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1C4FFB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</w:t>
      </w:r>
      <w:r w:rsidR="00E73F52">
        <w:rPr>
          <w:rFonts w:ascii="Corbel" w:hAnsi="Corbel"/>
          <w:sz w:val="24"/>
          <w:szCs w:val="24"/>
        </w:rPr>
        <w:t>lematyka ćwiczeń audytoryjnych</w:t>
      </w:r>
    </w:p>
    <w:p w14:paraId="0D934F2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E040F8" w:rsidRPr="009C54AE" w14:paraId="0A6969AC" w14:textId="77777777" w:rsidTr="00E040F8">
        <w:tc>
          <w:tcPr>
            <w:tcW w:w="9526" w:type="dxa"/>
          </w:tcPr>
          <w:p w14:paraId="675030B4" w14:textId="77777777" w:rsidR="00E040F8" w:rsidRPr="009C54AE" w:rsidRDefault="00E040F8" w:rsidP="00C065D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40F8" w:rsidRPr="007907F3" w14:paraId="043C171D" w14:textId="77777777" w:rsidTr="00E040F8">
        <w:tc>
          <w:tcPr>
            <w:tcW w:w="9526" w:type="dxa"/>
          </w:tcPr>
          <w:p w14:paraId="09079DC4" w14:textId="77777777" w:rsidR="00E040F8" w:rsidRPr="007907F3" w:rsidRDefault="00E040F8" w:rsidP="00E040F8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Projekt, przedsięwzię</w:t>
            </w:r>
            <w:r>
              <w:rPr>
                <w:rFonts w:ascii="Corbel" w:hAnsi="Corbel"/>
                <w:sz w:val="24"/>
                <w:szCs w:val="24"/>
              </w:rPr>
              <w:t>cie inwestycyjne, inwestycje – interpretacja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podstawowych pojęć.</w:t>
            </w:r>
          </w:p>
        </w:tc>
      </w:tr>
      <w:tr w:rsidR="00E040F8" w:rsidRPr="007907F3" w14:paraId="4F808329" w14:textId="77777777" w:rsidTr="00E040F8">
        <w:tc>
          <w:tcPr>
            <w:tcW w:w="9526" w:type="dxa"/>
          </w:tcPr>
          <w:p w14:paraId="104F5BC6" w14:textId="77777777" w:rsidR="00E040F8" w:rsidRPr="007907F3" w:rsidRDefault="00E040F8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Amortyzacja i jej znaczenie w przedsięwzięciach inwestycyjnych.</w:t>
            </w:r>
          </w:p>
        </w:tc>
      </w:tr>
      <w:tr w:rsidR="00E040F8" w:rsidRPr="007907F3" w14:paraId="4CF6983E" w14:textId="77777777" w:rsidTr="00E040F8">
        <w:tc>
          <w:tcPr>
            <w:tcW w:w="9526" w:type="dxa"/>
          </w:tcPr>
          <w:p w14:paraId="103499A2" w14:textId="77777777" w:rsidR="00E040F8" w:rsidRPr="007907F3" w:rsidRDefault="00E040F8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Szacowanie przepływów pieniężnych w projektach inwestycyjnych.</w:t>
            </w:r>
          </w:p>
        </w:tc>
      </w:tr>
      <w:tr w:rsidR="00E040F8" w:rsidRPr="007907F3" w14:paraId="21A352D1" w14:textId="77777777" w:rsidTr="00E040F8">
        <w:tc>
          <w:tcPr>
            <w:tcW w:w="9526" w:type="dxa"/>
          </w:tcPr>
          <w:p w14:paraId="2B3B6BCD" w14:textId="77777777" w:rsidR="00E040F8" w:rsidRPr="007907F3" w:rsidRDefault="00E040F8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Zmiany wartości pieniądza w czasie. Analiza wartości przyszłej i bieżącej pieniądza.</w:t>
            </w:r>
          </w:p>
        </w:tc>
      </w:tr>
      <w:tr w:rsidR="00E040F8" w:rsidRPr="007907F3" w14:paraId="328E3B30" w14:textId="77777777" w:rsidTr="00E040F8">
        <w:tc>
          <w:tcPr>
            <w:tcW w:w="9526" w:type="dxa"/>
          </w:tcPr>
          <w:p w14:paraId="11ACF060" w14:textId="77777777" w:rsidR="00E040F8" w:rsidRPr="007907F3" w:rsidRDefault="00E040F8" w:rsidP="00C065D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Ocena przedsięwzięć inwestycyjnych z wykorzystaniem</w:t>
            </w:r>
            <w:r>
              <w:rPr>
                <w:rFonts w:ascii="Corbel" w:hAnsi="Corbel"/>
                <w:sz w:val="24"/>
                <w:szCs w:val="24"/>
              </w:rPr>
              <w:t xml:space="preserve"> wybranych</w:t>
            </w:r>
            <w:r w:rsidRPr="007907F3">
              <w:rPr>
                <w:rFonts w:ascii="Corbel" w:hAnsi="Corbel"/>
                <w:sz w:val="24"/>
                <w:szCs w:val="24"/>
              </w:rPr>
              <w:t xml:space="preserve"> miar dynamicznych.</w:t>
            </w:r>
          </w:p>
        </w:tc>
      </w:tr>
      <w:tr w:rsidR="00E040F8" w:rsidRPr="007907F3" w14:paraId="21A499D5" w14:textId="77777777" w:rsidTr="00C065D7">
        <w:tc>
          <w:tcPr>
            <w:tcW w:w="9526" w:type="dxa"/>
          </w:tcPr>
          <w:p w14:paraId="15816FA4" w14:textId="77777777" w:rsidR="00E040F8" w:rsidRPr="007907F3" w:rsidRDefault="00E040F8" w:rsidP="00E040F8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 xml:space="preserve">Ekonomiczna ocena opłacalności przedsięwzięcia inwestycyjnego – studium przypadku. </w:t>
            </w:r>
          </w:p>
        </w:tc>
      </w:tr>
      <w:tr w:rsidR="00E040F8" w:rsidRPr="007907F3" w14:paraId="316C9A32" w14:textId="77777777" w:rsidTr="00C065D7">
        <w:tc>
          <w:tcPr>
            <w:tcW w:w="9526" w:type="dxa"/>
          </w:tcPr>
          <w:p w14:paraId="42AE3D25" w14:textId="77777777" w:rsidR="00E040F8" w:rsidRPr="007907F3" w:rsidRDefault="00E040F8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Względna ocena opłacalności inwestycji.</w:t>
            </w:r>
          </w:p>
        </w:tc>
      </w:tr>
      <w:tr w:rsidR="00E040F8" w:rsidRPr="007907F3" w14:paraId="568F3005" w14:textId="77777777" w:rsidTr="00E040F8">
        <w:tc>
          <w:tcPr>
            <w:tcW w:w="9526" w:type="dxa"/>
          </w:tcPr>
          <w:p w14:paraId="2E643D44" w14:textId="77777777" w:rsidR="00E040F8" w:rsidRPr="007907F3" w:rsidRDefault="00E040F8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907F3">
              <w:rPr>
                <w:rFonts w:ascii="Corbel" w:hAnsi="Corbel"/>
                <w:sz w:val="24"/>
                <w:szCs w:val="24"/>
              </w:rPr>
              <w:t>Ryzyko i niepewność w procesie podejmowania decyzji inwestycyjnych. Analiza wrażliwości i jej wykorzystanie w analizie efektywności projektów inwestycyjnych przedsiębiorstwa.</w:t>
            </w:r>
          </w:p>
        </w:tc>
      </w:tr>
      <w:tr w:rsidR="00E040F8" w:rsidRPr="007907F3" w14:paraId="72193326" w14:textId="77777777" w:rsidTr="00E040F8">
        <w:tc>
          <w:tcPr>
            <w:tcW w:w="9526" w:type="dxa"/>
          </w:tcPr>
          <w:p w14:paraId="4E32133F" w14:textId="77777777" w:rsidR="00E040F8" w:rsidRPr="007907F3" w:rsidRDefault="00E040F8" w:rsidP="00C065D7">
            <w:pPr>
              <w:tabs>
                <w:tab w:val="left" w:pos="2196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Źródła finansowania inwestycji </w:t>
            </w:r>
            <w:r w:rsidRPr="007907F3">
              <w:rPr>
                <w:rFonts w:ascii="Corbel" w:hAnsi="Corbel"/>
                <w:sz w:val="24"/>
                <w:szCs w:val="24"/>
              </w:rPr>
              <w:t>– analiza studium przypadku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BCC1B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52C5E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27F57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5E2373" w14:textId="77777777" w:rsidR="00222A5E" w:rsidRPr="005F58F8" w:rsidRDefault="00222A5E" w:rsidP="00222A5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5F58F8">
        <w:rPr>
          <w:rFonts w:ascii="Corbel" w:hAnsi="Corbel"/>
          <w:b w:val="0"/>
          <w:smallCaps w:val="0"/>
          <w:szCs w:val="24"/>
        </w:rPr>
        <w:t>Ćwiczenia:</w:t>
      </w:r>
      <w:r w:rsidRPr="005F58F8">
        <w:rPr>
          <w:rFonts w:ascii="Corbel" w:hAnsi="Corbel"/>
          <w:b w:val="0"/>
          <w:i/>
          <w:smallCaps w:val="0"/>
          <w:szCs w:val="24"/>
        </w:rPr>
        <w:t xml:space="preserve"> </w:t>
      </w:r>
      <w:r w:rsidRPr="005F58F8">
        <w:rPr>
          <w:rFonts w:ascii="Corbel" w:hAnsi="Corbel"/>
          <w:b w:val="0"/>
          <w:bCs/>
          <w:smallCaps w:val="0"/>
          <w:szCs w:val="24"/>
        </w:rPr>
        <w:t>dyskusja moderowana, rozwiązywanie zadań, analiza studium przypadku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882DD9F" w14:textId="77777777" w:rsidR="00222A5E" w:rsidRDefault="00222A5E" w:rsidP="00222A5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E9C01B" w14:textId="77777777" w:rsidR="00222A5E" w:rsidRPr="009C54AE" w:rsidRDefault="00222A5E" w:rsidP="00222A5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 METODY I KRYTERIA OCENY</w:t>
      </w:r>
    </w:p>
    <w:p w14:paraId="0B7BC8B8" w14:textId="77777777" w:rsidR="00222A5E" w:rsidRPr="009C54AE" w:rsidRDefault="00222A5E" w:rsidP="00222A5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6CFE687" w14:textId="77777777" w:rsidR="00222A5E" w:rsidRPr="009C54AE" w:rsidRDefault="00222A5E" w:rsidP="00222A5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0CB9EEA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17"/>
        <w:gridCol w:w="9"/>
      </w:tblGrid>
      <w:tr w:rsidR="00222A5E" w:rsidRPr="00812D6E" w14:paraId="6E7511E3" w14:textId="77777777" w:rsidTr="79E70B50">
        <w:trPr>
          <w:gridAfter w:val="1"/>
          <w:wAfter w:w="9" w:type="dxa"/>
        </w:trPr>
        <w:tc>
          <w:tcPr>
            <w:tcW w:w="1961" w:type="dxa"/>
            <w:vAlign w:val="center"/>
          </w:tcPr>
          <w:p w14:paraId="6E9C30A0" w14:textId="77777777" w:rsidR="00222A5E" w:rsidRPr="00812D6E" w:rsidRDefault="00222A5E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D6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39" w:type="dxa"/>
            <w:vAlign w:val="center"/>
          </w:tcPr>
          <w:p w14:paraId="79025E1C" w14:textId="77777777" w:rsidR="00222A5E" w:rsidRPr="00812D6E" w:rsidRDefault="00222A5E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12D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AE15F44" w14:textId="77777777" w:rsidR="00222A5E" w:rsidRPr="00812D6E" w:rsidRDefault="00222A5E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D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310A0B9" w14:textId="77777777" w:rsidR="00222A5E" w:rsidRPr="00812D6E" w:rsidRDefault="00222A5E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D6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FF2BE24" w14:textId="77777777" w:rsidR="00222A5E" w:rsidRPr="00812D6E" w:rsidRDefault="00222A5E" w:rsidP="00C065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12D6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22A5E" w:rsidRPr="00812D6E" w14:paraId="64159F28" w14:textId="77777777" w:rsidTr="79E70B50">
        <w:tc>
          <w:tcPr>
            <w:tcW w:w="1961" w:type="dxa"/>
          </w:tcPr>
          <w:p w14:paraId="1C3C351E" w14:textId="77777777" w:rsidR="00222A5E" w:rsidRPr="00812D6E" w:rsidRDefault="0072377F" w:rsidP="00C065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2D6E">
              <w:rPr>
                <w:rFonts w:ascii="Corbel" w:hAnsi="Corbel"/>
                <w:b w:val="0"/>
                <w:szCs w:val="24"/>
              </w:rPr>
              <w:t>E</w:t>
            </w:r>
            <w:r w:rsidR="00222A5E" w:rsidRPr="00812D6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439" w:type="dxa"/>
          </w:tcPr>
          <w:p w14:paraId="4CCE78EB" w14:textId="1EF5AA10" w:rsidR="00222A5E" w:rsidRPr="00812D6E" w:rsidRDefault="00AB2D97" w:rsidP="00C065D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12D6E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  <w:gridSpan w:val="2"/>
          </w:tcPr>
          <w:p w14:paraId="2801B1FA" w14:textId="5C28176D" w:rsidR="00222A5E" w:rsidRPr="00673874" w:rsidRDefault="00547DA4" w:rsidP="00C06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3874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AB2D97" w:rsidRPr="00812D6E" w14:paraId="6E99D80C" w14:textId="77777777" w:rsidTr="79E70B50">
        <w:tc>
          <w:tcPr>
            <w:tcW w:w="1961" w:type="dxa"/>
          </w:tcPr>
          <w:p w14:paraId="2C87AB7B" w14:textId="77777777" w:rsidR="00AB2D97" w:rsidRPr="00812D6E" w:rsidRDefault="00AB2D97" w:rsidP="00AB2D9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12D6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39" w:type="dxa"/>
          </w:tcPr>
          <w:p w14:paraId="6BCA6160" w14:textId="4867F46E" w:rsidR="00AB2D97" w:rsidRPr="00812D6E" w:rsidRDefault="00AB2D97" w:rsidP="00AB2D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12D6E">
              <w:rPr>
                <w:rFonts w:ascii="Corbel" w:hAnsi="Corbel"/>
                <w:sz w:val="24"/>
                <w:szCs w:val="24"/>
              </w:rPr>
              <w:t>kolokwium, praca zespołowa, rozwiązywanie zadań</w:t>
            </w:r>
            <w:r w:rsidRPr="00812D6E">
              <w:rPr>
                <w:rFonts w:ascii="Corbel" w:hAnsi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812D6E">
              <w:rPr>
                <w:rFonts w:ascii="Corbel" w:hAnsi="Corbel"/>
                <w:color w:val="000000" w:themeColor="text1"/>
                <w:sz w:val="24"/>
                <w:szCs w:val="24"/>
              </w:rPr>
              <w:t>w trakcie</w:t>
            </w:r>
            <w:r w:rsidRPr="00812D6E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26" w:type="dxa"/>
            <w:gridSpan w:val="2"/>
          </w:tcPr>
          <w:p w14:paraId="4E069BF5" w14:textId="3253DB7F" w:rsidR="00AB2D97" w:rsidRPr="00673874" w:rsidRDefault="00AB2D97" w:rsidP="00AB2D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7387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AB2D97" w:rsidRPr="00812D6E" w14:paraId="3AB79D89" w14:textId="77777777" w:rsidTr="79E70B50">
        <w:tc>
          <w:tcPr>
            <w:tcW w:w="1961" w:type="dxa"/>
          </w:tcPr>
          <w:p w14:paraId="720AA683" w14:textId="43F18799" w:rsidR="00AB2D97" w:rsidRPr="00812D6E" w:rsidRDefault="00AB2D97" w:rsidP="00AB2D97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812D6E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9" w:type="dxa"/>
          </w:tcPr>
          <w:p w14:paraId="01DB26ED" w14:textId="69007F7F" w:rsidR="00AB2D97" w:rsidRPr="00812D6E" w:rsidRDefault="00AB2D97" w:rsidP="00AB2D97">
            <w:pPr>
              <w:spacing w:line="240" w:lineRule="auto"/>
            </w:pPr>
            <w:r w:rsidRPr="00812D6E">
              <w:rPr>
                <w:rFonts w:ascii="Corbel" w:eastAsia="Corbel" w:hAnsi="Corbel" w:cs="Corbel"/>
                <w:sz w:val="24"/>
                <w:szCs w:val="24"/>
              </w:rPr>
              <w:t>kolokwium, rozwiązywanie zadań</w:t>
            </w:r>
            <w:r w:rsidRPr="00812D6E">
              <w:rPr>
                <w:rFonts w:ascii="Corbel" w:eastAsia="Corbel" w:hAnsi="Corbel" w:cs="Corbel"/>
                <w:b/>
                <w:bCs/>
                <w:smallCaps/>
                <w:color w:val="000000" w:themeColor="text1"/>
                <w:sz w:val="24"/>
                <w:szCs w:val="24"/>
              </w:rPr>
              <w:t xml:space="preserve"> </w:t>
            </w:r>
            <w:r w:rsidRPr="00812D6E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 trakcie</w:t>
            </w:r>
            <w:r w:rsidRPr="00812D6E">
              <w:rPr>
                <w:rFonts w:ascii="Corbel" w:eastAsia="Corbel" w:hAnsi="Corbel" w:cs="Corbel"/>
                <w:sz w:val="24"/>
                <w:szCs w:val="24"/>
              </w:rPr>
              <w:t xml:space="preserve"> zajęć, praca zespołowa</w:t>
            </w:r>
            <w:r w:rsidR="00812D6E" w:rsidRPr="00812D6E">
              <w:rPr>
                <w:rFonts w:ascii="Corbel" w:eastAsia="Corbel" w:hAnsi="Corbel" w:cs="Corbel"/>
                <w:sz w:val="24"/>
                <w:szCs w:val="24"/>
              </w:rPr>
              <w:t>, egzamin</w:t>
            </w:r>
          </w:p>
        </w:tc>
        <w:tc>
          <w:tcPr>
            <w:tcW w:w="2126" w:type="dxa"/>
            <w:gridSpan w:val="2"/>
          </w:tcPr>
          <w:p w14:paraId="5C7C0DE7" w14:textId="7FD31999" w:rsidR="00AB2D97" w:rsidRPr="00673874" w:rsidRDefault="00AB2D97" w:rsidP="00AB2D97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67387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AB2D97" w:rsidRPr="00812D6E" w14:paraId="27394B73" w14:textId="77777777" w:rsidTr="79E70B50">
        <w:tc>
          <w:tcPr>
            <w:tcW w:w="1961" w:type="dxa"/>
          </w:tcPr>
          <w:p w14:paraId="1F024098" w14:textId="7AF41BA5" w:rsidR="00AB2D97" w:rsidRPr="00812D6E" w:rsidRDefault="00AB2D97" w:rsidP="00AB2D97">
            <w:pPr>
              <w:spacing w:after="0" w:line="240" w:lineRule="auto"/>
              <w:rPr>
                <w:sz w:val="24"/>
                <w:szCs w:val="24"/>
              </w:rPr>
            </w:pPr>
            <w:r w:rsidRPr="00812D6E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9" w:type="dxa"/>
          </w:tcPr>
          <w:p w14:paraId="3474C0FD" w14:textId="1ED61AC8" w:rsidR="00AB2D97" w:rsidRPr="00812D6E" w:rsidRDefault="00AB2D97" w:rsidP="00AB2D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12D6E">
              <w:rPr>
                <w:rFonts w:ascii="Corbel" w:hAnsi="Corbel"/>
                <w:color w:val="000000" w:themeColor="text1"/>
                <w:sz w:val="24"/>
                <w:szCs w:val="24"/>
              </w:rPr>
              <w:t>obserwacja w trakcie zajęć</w:t>
            </w:r>
            <w:r w:rsidRPr="00812D6E">
              <w:rPr>
                <w:rFonts w:ascii="Corbel" w:hAnsi="Corbel"/>
                <w:sz w:val="24"/>
                <w:szCs w:val="24"/>
              </w:rPr>
              <w:t xml:space="preserve">, praca zespołowa, rozwiązywanie zadań </w:t>
            </w:r>
            <w:r w:rsidRPr="00812D6E">
              <w:rPr>
                <w:rFonts w:ascii="Corbel" w:hAnsi="Corbel"/>
                <w:color w:val="000000" w:themeColor="text1"/>
                <w:sz w:val="24"/>
                <w:szCs w:val="24"/>
              </w:rPr>
              <w:t>w trakcie</w:t>
            </w:r>
            <w:r w:rsidRPr="00812D6E"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</w:tc>
        <w:tc>
          <w:tcPr>
            <w:tcW w:w="2126" w:type="dxa"/>
            <w:gridSpan w:val="2"/>
          </w:tcPr>
          <w:p w14:paraId="7E1C8578" w14:textId="26A88CA7" w:rsidR="00AB2D97" w:rsidRPr="00673874" w:rsidRDefault="00AB2D97" w:rsidP="00AB2D97">
            <w:pPr>
              <w:spacing w:after="0" w:line="240" w:lineRule="auto"/>
              <w:rPr>
                <w:sz w:val="24"/>
                <w:szCs w:val="24"/>
              </w:rPr>
            </w:pPr>
            <w:r w:rsidRPr="00673874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</w:tbl>
    <w:p w14:paraId="5C10422F" w14:textId="77777777" w:rsidR="00222A5E" w:rsidRPr="00812D6E" w:rsidRDefault="00222A5E" w:rsidP="00222A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C7E2E2" w14:textId="77777777" w:rsidR="00222A5E" w:rsidRPr="00064718" w:rsidRDefault="00222A5E" w:rsidP="00222A5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64718">
        <w:rPr>
          <w:rFonts w:ascii="Corbel" w:hAnsi="Corbel"/>
          <w:smallCaps w:val="0"/>
          <w:szCs w:val="24"/>
        </w:rPr>
        <w:t>4.2. Warunki zaliczenia przedmiotu (kryteria oceniania)</w:t>
      </w:r>
    </w:p>
    <w:p w14:paraId="6D57E1D3" w14:textId="77777777" w:rsidR="00222A5E" w:rsidRPr="00064718" w:rsidRDefault="00222A5E" w:rsidP="00222A5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22A5E" w:rsidRPr="009C54AE" w14:paraId="77E3BFC5" w14:textId="77777777" w:rsidTr="79E70B50">
        <w:tc>
          <w:tcPr>
            <w:tcW w:w="9670" w:type="dxa"/>
          </w:tcPr>
          <w:p w14:paraId="39FC224E" w14:textId="77777777" w:rsidR="00B229C9" w:rsidRPr="00064718" w:rsidRDefault="00B229C9" w:rsidP="00B229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Warunkiem przystąpienia do egzaminu jest uzyskanie pozytywnej oceny ćwiczeń.</w:t>
            </w:r>
          </w:p>
          <w:p w14:paraId="1C1245A5" w14:textId="77777777" w:rsidR="00B229C9" w:rsidRDefault="00B229C9" w:rsidP="00B229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Warunkiem zdania egzaminu jest uzyskanie co najmniej 51% wymaganych punktów. Egzamin w formie testu, także z pytaniami otwartymi.</w:t>
            </w:r>
          </w:p>
          <w:p w14:paraId="2FE8E0DD" w14:textId="579E3445" w:rsidR="00222A5E" w:rsidRPr="00064718" w:rsidRDefault="00222A5E" w:rsidP="00B229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 xml:space="preserve">Podstawę oceny pozytywnej </w:t>
            </w:r>
            <w:r w:rsidR="008E3B2B" w:rsidRPr="00064718">
              <w:rPr>
                <w:rFonts w:ascii="Corbel" w:hAnsi="Corbel"/>
                <w:b w:val="0"/>
                <w:smallCaps w:val="0"/>
              </w:rPr>
              <w:t xml:space="preserve">z </w:t>
            </w:r>
            <w:r w:rsidR="00B229C9">
              <w:rPr>
                <w:rFonts w:ascii="Corbel" w:hAnsi="Corbel"/>
                <w:b w:val="0"/>
                <w:smallCaps w:val="0"/>
              </w:rPr>
              <w:t>ćwiczeń</w:t>
            </w:r>
            <w:r w:rsidR="008E3B2B" w:rsidRPr="00064718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064718">
              <w:rPr>
                <w:rFonts w:ascii="Corbel" w:hAnsi="Corbel"/>
                <w:b w:val="0"/>
                <w:smallCaps w:val="0"/>
              </w:rPr>
              <w:t xml:space="preserve">stanowi wynik pracy pisemnej, z której student uzyska </w:t>
            </w:r>
            <w:r w:rsidR="5713848E" w:rsidRPr="00064718">
              <w:rPr>
                <w:rFonts w:ascii="Corbel" w:hAnsi="Corbel"/>
                <w:b w:val="0"/>
                <w:smallCaps w:val="0"/>
              </w:rPr>
              <w:t>co najmniej</w:t>
            </w:r>
            <w:r w:rsidR="002C46FB" w:rsidRPr="00064718">
              <w:rPr>
                <w:rFonts w:ascii="Corbel" w:hAnsi="Corbel"/>
                <w:b w:val="0"/>
                <w:smallCaps w:val="0"/>
              </w:rPr>
              <w:t xml:space="preserve"> 5</w:t>
            </w:r>
            <w:r w:rsidR="3BACD5DC" w:rsidRPr="00064718">
              <w:rPr>
                <w:rFonts w:ascii="Corbel" w:hAnsi="Corbel"/>
                <w:b w:val="0"/>
                <w:smallCaps w:val="0"/>
              </w:rPr>
              <w:t>1</w:t>
            </w:r>
            <w:r w:rsidR="002C46FB" w:rsidRPr="00064718">
              <w:rPr>
                <w:rFonts w:ascii="Corbel" w:hAnsi="Corbel"/>
                <w:b w:val="0"/>
                <w:smallCaps w:val="0"/>
              </w:rPr>
              <w:t xml:space="preserve">% wymaganych punktów oraz </w:t>
            </w:r>
            <w:r w:rsidR="4E06DCDA" w:rsidRPr="00064718">
              <w:rPr>
                <w:rFonts w:ascii="Corbel" w:hAnsi="Corbel"/>
                <w:b w:val="0"/>
                <w:smallCaps w:val="0"/>
              </w:rPr>
              <w:t>wynik pracy zespołowej</w:t>
            </w:r>
            <w:r w:rsidRPr="00064718">
              <w:rPr>
                <w:rFonts w:ascii="Corbel" w:hAnsi="Corbel"/>
                <w:b w:val="0"/>
                <w:smallCaps w:val="0"/>
              </w:rPr>
              <w:t>.</w:t>
            </w:r>
          </w:p>
          <w:p w14:paraId="1C310903" w14:textId="63B904B6" w:rsidR="00222A5E" w:rsidRPr="00064718" w:rsidRDefault="0FFFA954" w:rsidP="6BF2A4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Punktacja kolokwium:</w:t>
            </w:r>
          </w:p>
          <w:p w14:paraId="6B6FD40A" w14:textId="31E3FCFD" w:rsidR="00222A5E" w:rsidRPr="00064718" w:rsidRDefault="0FFFA954" w:rsidP="6BF2A4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3,5 pkt – dostateczny (3,0)</w:t>
            </w:r>
          </w:p>
          <w:p w14:paraId="1DB3AF65" w14:textId="614C83DD" w:rsidR="00222A5E" w:rsidRPr="00064718" w:rsidRDefault="0FFFA954" w:rsidP="6BF2A4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4,0 pkt – plus dostateczny (3,5)</w:t>
            </w:r>
          </w:p>
          <w:p w14:paraId="5128C69D" w14:textId="7710F260" w:rsidR="00222A5E" w:rsidRPr="00064718" w:rsidRDefault="0FFFA954" w:rsidP="6BF2A4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4,5-5,0 pkt – dobry (4,0)</w:t>
            </w:r>
          </w:p>
          <w:p w14:paraId="0FC62974" w14:textId="1533E3DD" w:rsidR="00222A5E" w:rsidRPr="00064718" w:rsidRDefault="0FFFA954" w:rsidP="6BF2A4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5,5 pkt – plus dobry (4,5)</w:t>
            </w:r>
          </w:p>
          <w:p w14:paraId="3164E5DF" w14:textId="04C77D38" w:rsidR="00222A5E" w:rsidRPr="00064718" w:rsidRDefault="0FFFA954" w:rsidP="5162C6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6,0 pkt – bardzo dobry (5,0)</w:t>
            </w:r>
          </w:p>
          <w:p w14:paraId="58EDB078" w14:textId="4A239AF0" w:rsidR="6C06ED37" w:rsidRPr="00064718" w:rsidRDefault="6C06ED37" w:rsidP="5162C6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Ocena z kolokwium korygowana jest wynikiem pracy zespołowej:</w:t>
            </w:r>
          </w:p>
          <w:p w14:paraId="6416904E" w14:textId="3AD33C5F" w:rsidR="6C06ED37" w:rsidRPr="00064718" w:rsidRDefault="6C06ED37" w:rsidP="5162C6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“+” - podwyższenie o 0,5 stopnia</w:t>
            </w:r>
          </w:p>
          <w:p w14:paraId="6687AF19" w14:textId="22BDBA1E" w:rsidR="6C06ED37" w:rsidRPr="00064718" w:rsidRDefault="6C06ED37" w:rsidP="5162C6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“*” - brak wpływu na ocenę (ocena neutralna)</w:t>
            </w:r>
          </w:p>
          <w:p w14:paraId="0333437E" w14:textId="6A15A3AC" w:rsidR="6C06ED37" w:rsidRPr="00064718" w:rsidRDefault="6C06ED37" w:rsidP="5162C6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“-” - obniżenie o 0,5 stopnia</w:t>
            </w:r>
          </w:p>
          <w:p w14:paraId="1407520F" w14:textId="6B480F95" w:rsidR="00804580" w:rsidRPr="009C54AE" w:rsidRDefault="0FFFA954" w:rsidP="6BF2A4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4718">
              <w:rPr>
                <w:rFonts w:ascii="Corbel" w:hAnsi="Corbel"/>
                <w:b w:val="0"/>
                <w:smallCaps w:val="0"/>
              </w:rPr>
              <w:t>Dodatkowo, ostateczna ocena jest podwyższana o aktywność na zajęciach.</w:t>
            </w:r>
          </w:p>
        </w:tc>
      </w:tr>
    </w:tbl>
    <w:p w14:paraId="7740DCDA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6593CE" w14:textId="77777777" w:rsidR="00222A5E" w:rsidRPr="009C54AE" w:rsidRDefault="00222A5E" w:rsidP="00222A5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9E3FC02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222A5E" w:rsidRPr="009C54AE" w14:paraId="3612E177" w14:textId="77777777" w:rsidTr="00C065D7">
        <w:tc>
          <w:tcPr>
            <w:tcW w:w="4902" w:type="dxa"/>
            <w:vAlign w:val="center"/>
          </w:tcPr>
          <w:p w14:paraId="6A47BF14" w14:textId="77777777" w:rsidR="00222A5E" w:rsidRPr="009C54AE" w:rsidRDefault="00222A5E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5D7A40C0" w14:textId="12A5B99F" w:rsidR="00222A5E" w:rsidRPr="009C54AE" w:rsidRDefault="00222A5E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EE76D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22A5E" w:rsidRPr="009C54AE" w14:paraId="5322669E" w14:textId="77777777" w:rsidTr="00C065D7">
        <w:tc>
          <w:tcPr>
            <w:tcW w:w="4902" w:type="dxa"/>
          </w:tcPr>
          <w:p w14:paraId="0D60524C" w14:textId="35A321F3" w:rsidR="00222A5E" w:rsidRPr="009C54AE" w:rsidRDefault="00222A5E" w:rsidP="002626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341ECB3" w14:textId="05CBD2AF" w:rsidR="00222A5E" w:rsidRPr="009C54AE" w:rsidRDefault="00C578D0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22A5E" w:rsidRPr="009C54AE" w14:paraId="6B8400DE" w14:textId="77777777" w:rsidTr="00C065D7">
        <w:tc>
          <w:tcPr>
            <w:tcW w:w="4902" w:type="dxa"/>
          </w:tcPr>
          <w:p w14:paraId="69C7A233" w14:textId="77777777" w:rsidR="00222A5E" w:rsidRPr="009C54AE" w:rsidRDefault="00222A5E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A66076" w14:textId="76329E9C" w:rsidR="00222A5E" w:rsidRPr="009C54AE" w:rsidRDefault="00222A5E" w:rsidP="00222A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5E15E0">
              <w:rPr>
                <w:rFonts w:ascii="Corbel" w:hAnsi="Corbel"/>
                <w:sz w:val="24"/>
                <w:szCs w:val="24"/>
              </w:rPr>
              <w:t xml:space="preserve">, </w:t>
            </w:r>
            <w:r w:rsidR="000C17FE">
              <w:rPr>
                <w:rFonts w:ascii="Corbel" w:hAnsi="Corbel"/>
                <w:sz w:val="24"/>
                <w:szCs w:val="24"/>
              </w:rPr>
              <w:t xml:space="preserve">zaliczeniu, </w:t>
            </w:r>
            <w:r w:rsidR="005E15E0">
              <w:rPr>
                <w:rFonts w:ascii="Corbel" w:hAnsi="Corbel"/>
                <w:sz w:val="24"/>
                <w:szCs w:val="24"/>
              </w:rPr>
              <w:t>egzaminie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BCF51DA" w14:textId="1C9AC31D" w:rsidR="00222A5E" w:rsidRPr="009C54AE" w:rsidRDefault="005E15E0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222A5E" w:rsidRPr="009C54AE" w14:paraId="3B751A1B" w14:textId="77777777" w:rsidTr="00C065D7">
        <w:tc>
          <w:tcPr>
            <w:tcW w:w="4902" w:type="dxa"/>
          </w:tcPr>
          <w:p w14:paraId="364B214B" w14:textId="1A475A6E" w:rsidR="00222A5E" w:rsidRPr="009C54AE" w:rsidRDefault="00222A5E" w:rsidP="00862B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862B6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>
              <w:rPr>
                <w:rFonts w:ascii="Corbel" w:hAnsi="Corbel"/>
                <w:sz w:val="24"/>
                <w:szCs w:val="24"/>
              </w:rPr>
              <w:t>zaliczenia</w:t>
            </w:r>
            <w:r w:rsidR="002771A2">
              <w:rPr>
                <w:rFonts w:ascii="Corbel" w:hAnsi="Corbel"/>
                <w:sz w:val="24"/>
                <w:szCs w:val="24"/>
              </w:rPr>
              <w:t>,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B4905EC" w14:textId="733334FB" w:rsidR="00222A5E" w:rsidRPr="009C54AE" w:rsidRDefault="005E15E0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</w:tc>
      </w:tr>
      <w:tr w:rsidR="00222A5E" w:rsidRPr="009C54AE" w14:paraId="5559F7CF" w14:textId="77777777" w:rsidTr="00C065D7">
        <w:tc>
          <w:tcPr>
            <w:tcW w:w="4902" w:type="dxa"/>
          </w:tcPr>
          <w:p w14:paraId="167762E4" w14:textId="77777777" w:rsidR="00222A5E" w:rsidRPr="009C54AE" w:rsidRDefault="00222A5E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D197993" w14:textId="77777777" w:rsidR="00222A5E" w:rsidRPr="00146188" w:rsidRDefault="00222A5E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222A5E" w:rsidRPr="009C54AE" w14:paraId="613B9FB0" w14:textId="77777777" w:rsidTr="00C065D7">
        <w:tc>
          <w:tcPr>
            <w:tcW w:w="4902" w:type="dxa"/>
          </w:tcPr>
          <w:p w14:paraId="7784A054" w14:textId="77777777" w:rsidR="00222A5E" w:rsidRPr="009C54AE" w:rsidRDefault="00222A5E" w:rsidP="00C065D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607B871" w14:textId="77777777" w:rsidR="00222A5E" w:rsidRPr="00146188" w:rsidRDefault="00222A5E" w:rsidP="00C065D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476A1E92" w14:textId="77777777" w:rsidR="00222A5E" w:rsidRPr="009C54AE" w:rsidRDefault="00222A5E" w:rsidP="00222A5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D2395A3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307CCF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430EEF0" w14:textId="77777777" w:rsidR="00222A5E" w:rsidRPr="009C54AE" w:rsidRDefault="00222A5E" w:rsidP="00222A5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222A5E" w:rsidRPr="009C54AE" w14:paraId="7F7FED56" w14:textId="77777777" w:rsidTr="00EE76D4">
        <w:trPr>
          <w:trHeight w:val="397"/>
        </w:trPr>
        <w:tc>
          <w:tcPr>
            <w:tcW w:w="2359" w:type="pct"/>
          </w:tcPr>
          <w:p w14:paraId="644B2994" w14:textId="77777777" w:rsidR="00222A5E" w:rsidRPr="009C54AE" w:rsidRDefault="00222A5E" w:rsidP="00C06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286FC0B" w14:textId="77777777" w:rsidR="00222A5E" w:rsidRPr="009C54AE" w:rsidRDefault="002D29BB" w:rsidP="002D29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222A5E" w:rsidRPr="009C54AE" w14:paraId="67FE041F" w14:textId="77777777" w:rsidTr="00EE76D4">
        <w:trPr>
          <w:trHeight w:val="397"/>
        </w:trPr>
        <w:tc>
          <w:tcPr>
            <w:tcW w:w="2359" w:type="pct"/>
          </w:tcPr>
          <w:p w14:paraId="69C0F70C" w14:textId="77777777" w:rsidR="00222A5E" w:rsidRPr="009C54AE" w:rsidRDefault="00222A5E" w:rsidP="00C065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AD27C79" w14:textId="77777777" w:rsidR="00222A5E" w:rsidRPr="009C54AE" w:rsidRDefault="002D29BB" w:rsidP="002D29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6F1151F" w14:textId="77777777" w:rsidR="00222A5E" w:rsidRPr="009C54AE" w:rsidRDefault="00222A5E" w:rsidP="00222A5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C40367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2FC368A6" w14:textId="77777777" w:rsidR="00222A5E" w:rsidRPr="009C54AE" w:rsidRDefault="00222A5E" w:rsidP="00222A5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22A5E" w:rsidRPr="009C54AE" w14:paraId="59CF1963" w14:textId="77777777" w:rsidTr="79E70B50">
        <w:trPr>
          <w:trHeight w:val="397"/>
        </w:trPr>
        <w:tc>
          <w:tcPr>
            <w:tcW w:w="5000" w:type="pct"/>
          </w:tcPr>
          <w:p w14:paraId="76928729" w14:textId="77777777" w:rsidR="00222A5E" w:rsidRPr="00C30BD1" w:rsidRDefault="00222A5E" w:rsidP="00C065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582E72" w14:textId="77777777" w:rsidR="00222A5E" w:rsidRPr="00C30BD1" w:rsidRDefault="00222A5E" w:rsidP="00C065D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>Kurek W., Metody oceny rzeczowych przedsięwzięć inwestycyjnych, Wydawnictwo UR, Rzeszów 2006.</w:t>
            </w:r>
          </w:p>
          <w:p w14:paraId="47FAC3AC" w14:textId="77777777" w:rsidR="00222A5E" w:rsidRPr="00C30BD1" w:rsidRDefault="00222A5E" w:rsidP="00C065D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 xml:space="preserve">Pastusiak R., </w:t>
            </w:r>
            <w:r w:rsidRPr="00C30BD1">
              <w:rPr>
                <w:rFonts w:ascii="Corbel" w:hAnsi="Corbel"/>
                <w:b w:val="0"/>
                <w:iCs/>
                <w:smallCaps w:val="0"/>
                <w:szCs w:val="24"/>
              </w:rPr>
              <w:t>Ocena efektywności inwestycji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gramStart"/>
            <w:r>
              <w:rPr>
                <w:rFonts w:ascii="Corbel" w:hAnsi="Corbel"/>
                <w:b w:val="0"/>
                <w:smallCaps w:val="0"/>
                <w:szCs w:val="24"/>
              </w:rPr>
              <w:t>CeDeWu ,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Warszawa 201</w:t>
            </w:r>
            <w:r w:rsidRPr="00C30BD1">
              <w:rPr>
                <w:rFonts w:ascii="Corbel" w:hAnsi="Corbel"/>
                <w:b w:val="0"/>
                <w:smallCaps w:val="0"/>
                <w:szCs w:val="24"/>
              </w:rPr>
              <w:t>9.</w:t>
            </w:r>
          </w:p>
          <w:p w14:paraId="7A318BDA" w14:textId="77777777" w:rsidR="00222A5E" w:rsidRPr="00C30BD1" w:rsidRDefault="00222A5E" w:rsidP="00C065D7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>Rogowski W., Rachunek efektywności inwestycji: wyzwania teorii i potrzeby praktyki, Wolters Kluwer Polska, Warszawa 2013.</w:t>
            </w:r>
          </w:p>
        </w:tc>
      </w:tr>
      <w:tr w:rsidR="00222A5E" w:rsidRPr="009C54AE" w14:paraId="2D625AD7" w14:textId="77777777" w:rsidTr="79E70B50">
        <w:trPr>
          <w:trHeight w:val="397"/>
        </w:trPr>
        <w:tc>
          <w:tcPr>
            <w:tcW w:w="5000" w:type="pct"/>
          </w:tcPr>
          <w:p w14:paraId="790DDA15" w14:textId="77777777" w:rsidR="00222A5E" w:rsidRPr="00C30BD1" w:rsidRDefault="00222A5E" w:rsidP="00C065D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0BD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3743FC8" w14:textId="77777777" w:rsidR="00222A5E" w:rsidRPr="00A649DE" w:rsidRDefault="00222A5E" w:rsidP="79E70B5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79E70B50">
              <w:rPr>
                <w:rFonts w:ascii="Corbel" w:hAnsi="Corbel"/>
                <w:b w:val="0"/>
                <w:smallCaps w:val="0"/>
              </w:rPr>
              <w:t>Banaś J., Rzepka B., Ocena efektywności inwestycji, Oficyna Wydawnicza Politechniki Rzeszowskiej, Rzeszów 2019.</w:t>
            </w:r>
          </w:p>
          <w:p w14:paraId="7BABBCF3" w14:textId="77777777" w:rsidR="00222A5E" w:rsidRPr="00A649DE" w:rsidRDefault="00222A5E" w:rsidP="79E70B5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</w:rPr>
            </w:pPr>
            <w:r w:rsidRPr="79E70B50">
              <w:rPr>
                <w:rFonts w:ascii="Corbel" w:hAnsi="Corbel"/>
                <w:b w:val="0"/>
                <w:smallCaps w:val="0"/>
              </w:rPr>
              <w:t>Gąsiorkiewicz L., Pazio W. J., Mierniki oceny bieżącej i inwestycyjnej działalności przedsiębiorstw, Oficyna Wydawnicza Politechniki Warszawskiej, Warszawa 2017.</w:t>
            </w:r>
          </w:p>
          <w:p w14:paraId="067C9D75" w14:textId="72FED7EE" w:rsidR="00222A5E" w:rsidRPr="00C30BD1" w:rsidRDefault="3A1AA966" w:rsidP="79E70B5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79E70B50">
              <w:rPr>
                <w:rFonts w:ascii="Corbel" w:hAnsi="Corbel"/>
                <w:b w:val="0"/>
                <w:smallCaps w:val="0"/>
                <w:szCs w:val="24"/>
              </w:rPr>
              <w:t>Mazurkiewicz A., Sekurytyzacja aktywów na tle innych metod finansowania, [w:] K. Jaremczuk, J. Posłuszny (red.), Uwarunkowania sukcesu przedsiębiorstwa, Zeszyty Naukowe Wyższej Szkoły Administracji i Zarządzania w Przemyślu, nr 10, Przemyśl 2002.</w:t>
            </w:r>
          </w:p>
          <w:p w14:paraId="75B1499F" w14:textId="77777777" w:rsidR="00222A5E" w:rsidRPr="00977D86" w:rsidRDefault="00222A5E" w:rsidP="79E70B5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79E70B50">
              <w:rPr>
                <w:rFonts w:ascii="Corbel" w:hAnsi="Corbel"/>
                <w:b w:val="0"/>
                <w:smallCaps w:val="0"/>
              </w:rPr>
              <w:t>Wrzosek S. (red.), Ocena efektywności inwestycji, Wydawnictwo Uniwersytetu Ekonomicznego we Wrocławiu, Wrocław 2008.</w:t>
            </w:r>
          </w:p>
        </w:tc>
      </w:tr>
    </w:tbl>
    <w:p w14:paraId="3143AA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E4191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A2C57E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E56BC" w14:textId="77777777" w:rsidR="007A5E0C" w:rsidRDefault="007A5E0C" w:rsidP="00C16ABF">
      <w:pPr>
        <w:spacing w:after="0" w:line="240" w:lineRule="auto"/>
      </w:pPr>
      <w:r>
        <w:separator/>
      </w:r>
    </w:p>
  </w:endnote>
  <w:endnote w:type="continuationSeparator" w:id="0">
    <w:p w14:paraId="0D52A97E" w14:textId="77777777" w:rsidR="007A5E0C" w:rsidRDefault="007A5E0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3DDC4" w14:textId="77777777" w:rsidR="007A5E0C" w:rsidRDefault="007A5E0C" w:rsidP="00C16ABF">
      <w:pPr>
        <w:spacing w:after="0" w:line="240" w:lineRule="auto"/>
      </w:pPr>
      <w:r>
        <w:separator/>
      </w:r>
    </w:p>
  </w:footnote>
  <w:footnote w:type="continuationSeparator" w:id="0">
    <w:p w14:paraId="4681B4B7" w14:textId="77777777" w:rsidR="007A5E0C" w:rsidRDefault="007A5E0C" w:rsidP="00C16ABF">
      <w:pPr>
        <w:spacing w:after="0" w:line="240" w:lineRule="auto"/>
      </w:pPr>
      <w:r>
        <w:continuationSeparator/>
      </w:r>
    </w:p>
  </w:footnote>
  <w:footnote w:id="1">
    <w:p w14:paraId="7DCC2394" w14:textId="77777777" w:rsidR="004301FA" w:rsidRDefault="004301F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7A468A"/>
    <w:multiLevelType w:val="hybridMultilevel"/>
    <w:tmpl w:val="A5F05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460470"/>
    <w:multiLevelType w:val="hybridMultilevel"/>
    <w:tmpl w:val="2D4E7304"/>
    <w:lvl w:ilvl="0" w:tplc="E52674D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5618181">
    <w:abstractNumId w:val="0"/>
  </w:num>
  <w:num w:numId="2" w16cid:durableId="1728843012">
    <w:abstractNumId w:val="1"/>
  </w:num>
  <w:num w:numId="3" w16cid:durableId="49068112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5D21"/>
    <w:rsid w:val="00042A51"/>
    <w:rsid w:val="00042D2E"/>
    <w:rsid w:val="00044C82"/>
    <w:rsid w:val="00064718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5A5"/>
    <w:rsid w:val="000B28EE"/>
    <w:rsid w:val="000B3E37"/>
    <w:rsid w:val="000C17FE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4E4"/>
    <w:rsid w:val="00192F37"/>
    <w:rsid w:val="001A70D2"/>
    <w:rsid w:val="001C1A5A"/>
    <w:rsid w:val="001D657B"/>
    <w:rsid w:val="001D7B54"/>
    <w:rsid w:val="001E0209"/>
    <w:rsid w:val="001F2CA2"/>
    <w:rsid w:val="001F4CD4"/>
    <w:rsid w:val="002144C0"/>
    <w:rsid w:val="00215FA7"/>
    <w:rsid w:val="00222A5E"/>
    <w:rsid w:val="0022477D"/>
    <w:rsid w:val="002278A9"/>
    <w:rsid w:val="002336F9"/>
    <w:rsid w:val="00233A69"/>
    <w:rsid w:val="0024028F"/>
    <w:rsid w:val="00241C76"/>
    <w:rsid w:val="00244ABC"/>
    <w:rsid w:val="0025779B"/>
    <w:rsid w:val="0026260B"/>
    <w:rsid w:val="002771A2"/>
    <w:rsid w:val="00281FF2"/>
    <w:rsid w:val="002857DE"/>
    <w:rsid w:val="00291567"/>
    <w:rsid w:val="002960D1"/>
    <w:rsid w:val="002A22BF"/>
    <w:rsid w:val="002A2389"/>
    <w:rsid w:val="002A671D"/>
    <w:rsid w:val="002B09B2"/>
    <w:rsid w:val="002B4D55"/>
    <w:rsid w:val="002B5EA0"/>
    <w:rsid w:val="002B6119"/>
    <w:rsid w:val="002C1F06"/>
    <w:rsid w:val="002C46FB"/>
    <w:rsid w:val="002D29BB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336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7713"/>
    <w:rsid w:val="00414E3C"/>
    <w:rsid w:val="0042244A"/>
    <w:rsid w:val="0042745A"/>
    <w:rsid w:val="004301F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78A"/>
    <w:rsid w:val="004968E2"/>
    <w:rsid w:val="004A3EEA"/>
    <w:rsid w:val="004A4D1F"/>
    <w:rsid w:val="004A61E8"/>
    <w:rsid w:val="004D5282"/>
    <w:rsid w:val="004F1551"/>
    <w:rsid w:val="004F55A3"/>
    <w:rsid w:val="0050496F"/>
    <w:rsid w:val="00513B26"/>
    <w:rsid w:val="00513B6F"/>
    <w:rsid w:val="00517C63"/>
    <w:rsid w:val="005363C4"/>
    <w:rsid w:val="00536BDE"/>
    <w:rsid w:val="00543ACC"/>
    <w:rsid w:val="00544316"/>
    <w:rsid w:val="00547DA4"/>
    <w:rsid w:val="0056696D"/>
    <w:rsid w:val="00574526"/>
    <w:rsid w:val="0059484D"/>
    <w:rsid w:val="005A0855"/>
    <w:rsid w:val="005A133C"/>
    <w:rsid w:val="005A3196"/>
    <w:rsid w:val="005C080F"/>
    <w:rsid w:val="005C55E5"/>
    <w:rsid w:val="005C696A"/>
    <w:rsid w:val="005E15E0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874"/>
    <w:rsid w:val="00675843"/>
    <w:rsid w:val="00684CB1"/>
    <w:rsid w:val="006851BA"/>
    <w:rsid w:val="00696477"/>
    <w:rsid w:val="006A368A"/>
    <w:rsid w:val="006B60EA"/>
    <w:rsid w:val="006C56DF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377F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5E0C"/>
    <w:rsid w:val="007A6E6E"/>
    <w:rsid w:val="007C3299"/>
    <w:rsid w:val="007C3BCC"/>
    <w:rsid w:val="007C4546"/>
    <w:rsid w:val="007D6E56"/>
    <w:rsid w:val="007F4155"/>
    <w:rsid w:val="00804580"/>
    <w:rsid w:val="00812D6E"/>
    <w:rsid w:val="0081554D"/>
    <w:rsid w:val="0081707E"/>
    <w:rsid w:val="00821564"/>
    <w:rsid w:val="008449B3"/>
    <w:rsid w:val="008552A2"/>
    <w:rsid w:val="0085747A"/>
    <w:rsid w:val="00862B61"/>
    <w:rsid w:val="00864940"/>
    <w:rsid w:val="00884922"/>
    <w:rsid w:val="00885F64"/>
    <w:rsid w:val="008917F9"/>
    <w:rsid w:val="00893CFD"/>
    <w:rsid w:val="008A45F7"/>
    <w:rsid w:val="008C0CC0"/>
    <w:rsid w:val="008C19A9"/>
    <w:rsid w:val="008C379D"/>
    <w:rsid w:val="008C5147"/>
    <w:rsid w:val="008C5359"/>
    <w:rsid w:val="008C5363"/>
    <w:rsid w:val="008D3DFB"/>
    <w:rsid w:val="008E3B2B"/>
    <w:rsid w:val="008E64F4"/>
    <w:rsid w:val="008F12C9"/>
    <w:rsid w:val="008F6E29"/>
    <w:rsid w:val="008F7950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B1979"/>
    <w:rsid w:val="009C3E31"/>
    <w:rsid w:val="009C54AE"/>
    <w:rsid w:val="009C788E"/>
    <w:rsid w:val="009D3F3B"/>
    <w:rsid w:val="009E012C"/>
    <w:rsid w:val="009E0543"/>
    <w:rsid w:val="009E3B41"/>
    <w:rsid w:val="009F3C5C"/>
    <w:rsid w:val="009F4610"/>
    <w:rsid w:val="00A00ECC"/>
    <w:rsid w:val="00A155EE"/>
    <w:rsid w:val="00A16363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F31"/>
    <w:rsid w:val="00A84C85"/>
    <w:rsid w:val="00A97DE1"/>
    <w:rsid w:val="00AB053C"/>
    <w:rsid w:val="00AB2D97"/>
    <w:rsid w:val="00AD1146"/>
    <w:rsid w:val="00AD27D3"/>
    <w:rsid w:val="00AD66D6"/>
    <w:rsid w:val="00AE1160"/>
    <w:rsid w:val="00AE203C"/>
    <w:rsid w:val="00AE2E74"/>
    <w:rsid w:val="00AE5FCB"/>
    <w:rsid w:val="00AE6F9B"/>
    <w:rsid w:val="00AF2C1E"/>
    <w:rsid w:val="00B06142"/>
    <w:rsid w:val="00B07FD7"/>
    <w:rsid w:val="00B135B1"/>
    <w:rsid w:val="00B229C9"/>
    <w:rsid w:val="00B3130B"/>
    <w:rsid w:val="00B40ADB"/>
    <w:rsid w:val="00B43B77"/>
    <w:rsid w:val="00B43E80"/>
    <w:rsid w:val="00B607DB"/>
    <w:rsid w:val="00B63584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1512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78D0"/>
    <w:rsid w:val="00C61DC5"/>
    <w:rsid w:val="00C67E92"/>
    <w:rsid w:val="00C70A26"/>
    <w:rsid w:val="00C766DF"/>
    <w:rsid w:val="00C809F9"/>
    <w:rsid w:val="00C94B98"/>
    <w:rsid w:val="00CA2B96"/>
    <w:rsid w:val="00CA5089"/>
    <w:rsid w:val="00CA56E5"/>
    <w:rsid w:val="00CA6EBF"/>
    <w:rsid w:val="00CA71CB"/>
    <w:rsid w:val="00CD14D9"/>
    <w:rsid w:val="00CD6897"/>
    <w:rsid w:val="00CE5BAC"/>
    <w:rsid w:val="00CE65A1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86BD1"/>
    <w:rsid w:val="00D96EE5"/>
    <w:rsid w:val="00DA2114"/>
    <w:rsid w:val="00DA6057"/>
    <w:rsid w:val="00DC6D0C"/>
    <w:rsid w:val="00DD3189"/>
    <w:rsid w:val="00DE09C0"/>
    <w:rsid w:val="00DE4A14"/>
    <w:rsid w:val="00DF320D"/>
    <w:rsid w:val="00DF71C8"/>
    <w:rsid w:val="00E040F8"/>
    <w:rsid w:val="00E129B8"/>
    <w:rsid w:val="00E21E7D"/>
    <w:rsid w:val="00E22FBC"/>
    <w:rsid w:val="00E24BF5"/>
    <w:rsid w:val="00E25338"/>
    <w:rsid w:val="00E51E44"/>
    <w:rsid w:val="00E63348"/>
    <w:rsid w:val="00E661B9"/>
    <w:rsid w:val="00E73F52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0C06"/>
    <w:rsid w:val="00EE32DE"/>
    <w:rsid w:val="00EE5457"/>
    <w:rsid w:val="00EE76D4"/>
    <w:rsid w:val="00F036DC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7383"/>
    <w:rsid w:val="00FD503F"/>
    <w:rsid w:val="00FD7589"/>
    <w:rsid w:val="00FF016A"/>
    <w:rsid w:val="00FF1401"/>
    <w:rsid w:val="00FF5E7D"/>
    <w:rsid w:val="0431D7B8"/>
    <w:rsid w:val="0E516540"/>
    <w:rsid w:val="0FFFA954"/>
    <w:rsid w:val="1570FE42"/>
    <w:rsid w:val="1916D41F"/>
    <w:rsid w:val="217A73B0"/>
    <w:rsid w:val="292DD574"/>
    <w:rsid w:val="313FF754"/>
    <w:rsid w:val="33AE74C5"/>
    <w:rsid w:val="388F8742"/>
    <w:rsid w:val="3A1AA966"/>
    <w:rsid w:val="3BACD5DC"/>
    <w:rsid w:val="3EB54CF3"/>
    <w:rsid w:val="40C41D7B"/>
    <w:rsid w:val="4A5DE837"/>
    <w:rsid w:val="4B1B585B"/>
    <w:rsid w:val="4B507539"/>
    <w:rsid w:val="4D897826"/>
    <w:rsid w:val="4E06DCDA"/>
    <w:rsid w:val="5162C661"/>
    <w:rsid w:val="522EE916"/>
    <w:rsid w:val="540650D2"/>
    <w:rsid w:val="5713848E"/>
    <w:rsid w:val="58248206"/>
    <w:rsid w:val="5EABE8C7"/>
    <w:rsid w:val="5EADF249"/>
    <w:rsid w:val="653822E7"/>
    <w:rsid w:val="6ADC91C2"/>
    <w:rsid w:val="6BF2A4B7"/>
    <w:rsid w:val="6C06ED37"/>
    <w:rsid w:val="6DA4E289"/>
    <w:rsid w:val="72B493C7"/>
    <w:rsid w:val="7538105B"/>
    <w:rsid w:val="76A3BE62"/>
    <w:rsid w:val="7854075E"/>
    <w:rsid w:val="79E70B50"/>
    <w:rsid w:val="7A1146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C7252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862B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62B61"/>
  </w:style>
  <w:style w:type="character" w:customStyle="1" w:styleId="spellingerror">
    <w:name w:val="spellingerror"/>
    <w:basedOn w:val="Domylnaczcionkaakapitu"/>
    <w:rsid w:val="00862B61"/>
  </w:style>
  <w:style w:type="character" w:customStyle="1" w:styleId="eop">
    <w:name w:val="eop"/>
    <w:basedOn w:val="Domylnaczcionkaakapitu"/>
    <w:rsid w:val="00862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2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00307C-74B7-4071-B93F-A5F93047A0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B4C294-DFA8-4C9B-BE4A-B0223EBC6BD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F0F958-A580-491B-A470-E458566C63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A1DB434-C946-4263-965C-B3DAEFF23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34</TotalTime>
  <Pages>1</Pages>
  <Words>972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22</cp:revision>
  <cp:lastPrinted>2019-02-06T12:12:00Z</cp:lastPrinted>
  <dcterms:created xsi:type="dcterms:W3CDTF">2022-05-25T06:48:00Z</dcterms:created>
  <dcterms:modified xsi:type="dcterms:W3CDTF">2025-06-27T08:56:00Z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